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DDFFB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CLEDEROWE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fl.1404)</w:t>
      </w:r>
    </w:p>
    <w:p w14:paraId="14867D06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Mounted archer.</w:t>
      </w:r>
    </w:p>
    <w:p w14:paraId="067704AF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EFB5537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B00D5D4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1404</w:t>
      </w:r>
      <w:r>
        <w:rPr>
          <w:rFonts w:cs="Times New Roman"/>
          <w:color w:val="282B30"/>
          <w:szCs w:val="24"/>
          <w:shd w:val="clear" w:color="auto" w:fill="FFFFFF"/>
        </w:rPr>
        <w:tab/>
        <w:t>He served in Wales under the command of Sir Rustin de Villeneuve(q.v.).</w:t>
      </w:r>
    </w:p>
    <w:p w14:paraId="5A17FE5B" w14:textId="77777777" w:rsidR="00E26547" w:rsidRDefault="00E26547" w:rsidP="00E26547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C47/2/49/19, m1,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6585C8D1" w14:textId="77777777" w:rsidR="00E26547" w:rsidRDefault="00E26547" w:rsidP="00E26547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875D902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130ED3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422C7A1C" w14:textId="77777777" w:rsidR="00E26547" w:rsidRDefault="00E26547" w:rsidP="00E26547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11 January 2023</w:t>
      </w:r>
    </w:p>
    <w:p w14:paraId="294E05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78FB" w14:textId="77777777" w:rsidR="00E26547" w:rsidRDefault="00E26547" w:rsidP="009139A6">
      <w:r>
        <w:separator/>
      </w:r>
    </w:p>
  </w:endnote>
  <w:endnote w:type="continuationSeparator" w:id="0">
    <w:p w14:paraId="232B1C33" w14:textId="77777777" w:rsidR="00E26547" w:rsidRDefault="00E265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E6D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51C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41E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3FF60" w14:textId="77777777" w:rsidR="00E26547" w:rsidRDefault="00E26547" w:rsidP="009139A6">
      <w:r>
        <w:separator/>
      </w:r>
    </w:p>
  </w:footnote>
  <w:footnote w:type="continuationSeparator" w:id="0">
    <w:p w14:paraId="1D8D8FD7" w14:textId="77777777" w:rsidR="00E26547" w:rsidRDefault="00E265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927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1E1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F27D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54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654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42F50"/>
  <w15:chartTrackingRefBased/>
  <w15:docId w15:val="{EE8C86F3-B5BF-4B7C-9A4C-E7207DE8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2023-02-27T22:01:00Z</dcterms:created>
  <dcterms:modified xsi:type="dcterms:W3CDTF">2023-02-27T22:01:00Z</dcterms:modified>
</cp:coreProperties>
</file>